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007F" w:rsidRPr="00B64F51" w:rsidRDefault="0002007F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>
        <w:rPr>
          <w:sz w:val="22"/>
          <w:szCs w:val="22"/>
          <w:u w:val="single"/>
          <w:lang w:val="en-US"/>
        </w:rPr>
        <w:t>6</w:t>
      </w:r>
    </w:p>
    <w:p w:rsidR="0002007F" w:rsidRPr="00046AAD" w:rsidRDefault="0002007F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2007F" w:rsidRPr="00E41F38" w:rsidRDefault="0002007F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02007F" w:rsidRDefault="0002007F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02007F" w:rsidRDefault="0002007F" w:rsidP="00B64F51">
      <w:pPr>
        <w:jc w:val="center"/>
      </w:pPr>
    </w:p>
    <w:p w:rsidR="0002007F" w:rsidRPr="002A119F" w:rsidRDefault="0002007F" w:rsidP="00B64F51">
      <w:pPr>
        <w:jc w:val="center"/>
        <w:rPr>
          <w:sz w:val="16"/>
          <w:szCs w:val="16"/>
        </w:rPr>
      </w:pPr>
    </w:p>
    <w:p w:rsidR="0002007F" w:rsidRPr="00B63794" w:rsidRDefault="0002007F" w:rsidP="00B64F51">
      <w:pPr>
        <w:pStyle w:val="BodyTextIndent2"/>
        <w:spacing w:line="240" w:lineRule="auto"/>
        <w:jc w:val="center"/>
        <w:rPr>
          <w:b/>
          <w:i/>
        </w:rPr>
      </w:pPr>
      <w:r w:rsidRPr="00EC2FDF">
        <w:t>по обособен</w:t>
      </w:r>
      <w:r>
        <w:t>а</w:t>
      </w:r>
      <w:r w:rsidRPr="00EC2FDF">
        <w:t xml:space="preserve"> позици</w:t>
      </w:r>
      <w:r>
        <w:t>я</w:t>
      </w:r>
      <w:r w:rsidRPr="00EC2FDF">
        <w:t>:</w:t>
      </w:r>
      <w:r>
        <w:t xml:space="preserve"> № </w:t>
      </w:r>
      <w:r w:rsidRPr="00364513">
        <w:rPr>
          <w:sz w:val="22"/>
        </w:rPr>
        <w:t>___</w:t>
      </w:r>
      <w:r>
        <w:rPr>
          <w:sz w:val="22"/>
        </w:rPr>
        <w:t>____</w:t>
      </w:r>
      <w:r w:rsidRPr="00364513">
        <w:rPr>
          <w:sz w:val="22"/>
        </w:rPr>
        <w:t>_________</w:t>
      </w:r>
      <w:r>
        <w:rPr>
          <w:sz w:val="22"/>
        </w:rPr>
        <w:t>______</w:t>
      </w:r>
      <w:r w:rsidRPr="00364513">
        <w:rPr>
          <w:sz w:val="22"/>
        </w:rPr>
        <w:t>_________________________________</w:t>
      </w:r>
      <w:r>
        <w:t xml:space="preserve">                                          </w:t>
      </w:r>
    </w:p>
    <w:p w:rsidR="0002007F" w:rsidRPr="00C03B13" w:rsidRDefault="0002007F" w:rsidP="00B64F51">
      <w:pPr>
        <w:autoSpaceDE w:val="0"/>
        <w:autoSpaceDN w:val="0"/>
        <w:adjustRightInd w:val="0"/>
        <w:jc w:val="center"/>
        <w:rPr>
          <w:u w:val="single"/>
          <w:lang w:val="ru-RU"/>
        </w:rPr>
      </w:pPr>
    </w:p>
    <w:p w:rsidR="0002007F" w:rsidRPr="004D3072" w:rsidRDefault="0002007F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02007F" w:rsidRPr="00046AAD" w:rsidRDefault="0002007F" w:rsidP="00BC56AF">
      <w:pPr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  <w:r w:rsidRPr="00BF430E">
        <w:rPr>
          <w:u w:val="single"/>
        </w:rPr>
        <w:t>П</w:t>
      </w:r>
      <w:r>
        <w:rPr>
          <w:u w:val="single"/>
        </w:rPr>
        <w:t>о повод</w:t>
      </w:r>
      <w:r>
        <w:t xml:space="preserve">:    </w:t>
      </w:r>
      <w:r w:rsidRPr="00BF430E">
        <w:rPr>
          <w:smallCaps/>
        </w:rPr>
        <w:t>участие в открит</w:t>
      </w:r>
      <w:r>
        <w:rPr>
          <w:smallCaps/>
        </w:rPr>
        <w:t>а процедура</w:t>
      </w:r>
      <w:r w:rsidRPr="00BF430E">
        <w:rPr>
          <w:smallCaps/>
        </w:rPr>
        <w:t xml:space="preserve"> за възлагане на обществена поръчка с предмет:</w:t>
      </w:r>
      <w:r>
        <w:t xml:space="preserve"> </w:t>
      </w:r>
      <w:bookmarkStart w:id="0" w:name="_GoBack"/>
      <w:bookmarkEnd w:id="0"/>
      <w:r w:rsidRPr="00046AAD">
        <w:rPr>
          <w:position w:val="8"/>
          <w:sz w:val="24"/>
          <w:szCs w:val="24"/>
          <w:u w:val="single"/>
        </w:rPr>
        <w:t>:</w:t>
      </w:r>
      <w:r w:rsidRPr="00046AAD">
        <w:rPr>
          <w:position w:val="8"/>
          <w:sz w:val="24"/>
          <w:szCs w:val="24"/>
        </w:rPr>
        <w:t xml:space="preserve">  </w:t>
      </w:r>
      <w:r>
        <w:rPr>
          <w:position w:val="8"/>
          <w:sz w:val="24"/>
          <w:szCs w:val="24"/>
        </w:rPr>
        <w:t>„</w:t>
      </w:r>
      <w:r w:rsidRPr="007F18CA">
        <w:t>И</w:t>
      </w:r>
      <w:r>
        <w:t>збор</w:t>
      </w:r>
      <w:r w:rsidRPr="007F18CA">
        <w:t xml:space="preserve"> </w:t>
      </w:r>
      <w:r>
        <w:t>на</w:t>
      </w:r>
      <w:r w:rsidRPr="007F18CA">
        <w:t xml:space="preserve"> </w:t>
      </w:r>
      <w:r>
        <w:t>изпълнител/и за доставка на</w:t>
      </w:r>
      <w:r w:rsidRPr="007F18CA">
        <w:t xml:space="preserve"> дентални материали, </w:t>
      </w:r>
      <w:r>
        <w:t>апарати</w:t>
      </w:r>
      <w:r w:rsidRPr="007F18CA">
        <w:t xml:space="preserve">, </w:t>
      </w:r>
      <w:r>
        <w:t>оборудване</w:t>
      </w:r>
      <w:r w:rsidRPr="007F18CA">
        <w:t xml:space="preserve"> и инструменти </w:t>
      </w:r>
      <w:r>
        <w:t>за нуждите на</w:t>
      </w:r>
      <w:r w:rsidRPr="007F18CA">
        <w:t xml:space="preserve"> учебния процес във </w:t>
      </w:r>
      <w:r>
        <w:t>Ф</w:t>
      </w:r>
      <w:r w:rsidRPr="007F18CA">
        <w:t xml:space="preserve">акултета по дентална медицина </w:t>
      </w:r>
      <w:r>
        <w:t xml:space="preserve">при </w:t>
      </w:r>
      <w:r w:rsidRPr="007F18CA">
        <w:t>Медицински университет “</w:t>
      </w:r>
      <w:r>
        <w:t>П</w:t>
      </w:r>
      <w:r w:rsidRPr="007F18CA">
        <w:t>роф.</w:t>
      </w:r>
      <w:r>
        <w:t xml:space="preserve"> </w:t>
      </w:r>
      <w:r w:rsidRPr="007F18CA">
        <w:t xml:space="preserve">д-р </w:t>
      </w:r>
      <w:r>
        <w:t>П</w:t>
      </w:r>
      <w:r w:rsidRPr="007F18CA">
        <w:t xml:space="preserve">араскев </w:t>
      </w:r>
      <w:r>
        <w:t>С</w:t>
      </w:r>
      <w:r w:rsidRPr="007F18CA">
        <w:t xml:space="preserve">тоянов” – </w:t>
      </w:r>
      <w:r>
        <w:t>В</w:t>
      </w:r>
      <w:r w:rsidRPr="007F18CA">
        <w:t>арна</w:t>
      </w:r>
      <w:r>
        <w:t>“</w:t>
      </w:r>
    </w:p>
    <w:p w:rsidR="0002007F" w:rsidRPr="00CF7427" w:rsidRDefault="0002007F" w:rsidP="00D31E71">
      <w:pPr>
        <w:autoSpaceDE w:val="0"/>
        <w:autoSpaceDN w:val="0"/>
        <w:adjustRightInd w:val="0"/>
        <w:jc w:val="both"/>
      </w:pPr>
    </w:p>
    <w:p w:rsidR="0002007F" w:rsidRDefault="0002007F" w:rsidP="00B64F51">
      <w:pPr>
        <w:spacing w:line="360" w:lineRule="auto"/>
        <w:jc w:val="both"/>
        <w:rPr>
          <w:lang w:val="en-US"/>
        </w:rPr>
      </w:pPr>
    </w:p>
    <w:p w:rsidR="0002007F" w:rsidRDefault="0002007F" w:rsidP="00B64F51">
      <w:pPr>
        <w:spacing w:line="360" w:lineRule="auto"/>
        <w:jc w:val="both"/>
        <w:rPr>
          <w:szCs w:val="28"/>
        </w:rPr>
      </w:pPr>
      <w:r>
        <w:t xml:space="preserve">Подписаният/та: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02007F" w:rsidRDefault="0002007F" w:rsidP="00B64F51">
      <w:pPr>
        <w:spacing w:line="360" w:lineRule="auto"/>
      </w:pPr>
      <w:r>
        <w:t xml:space="preserve">Представител на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02007F" w:rsidRPr="00F616BB" w:rsidRDefault="0002007F" w:rsidP="00B64F51">
      <w:pPr>
        <w:rPr>
          <w:sz w:val="16"/>
          <w:szCs w:val="16"/>
        </w:rPr>
      </w:pPr>
    </w:p>
    <w:p w:rsidR="0002007F" w:rsidRPr="00F616BB" w:rsidRDefault="0002007F" w:rsidP="00B64F51">
      <w:pPr>
        <w:pStyle w:val="BodyTextIndent2"/>
        <w:spacing w:line="360" w:lineRule="auto"/>
        <w:ind w:firstLine="708"/>
        <w:rPr>
          <w:sz w:val="16"/>
          <w:szCs w:val="16"/>
        </w:rPr>
      </w:pPr>
    </w:p>
    <w:p w:rsidR="0002007F" w:rsidRPr="003B24EB" w:rsidRDefault="0002007F" w:rsidP="00B64F51">
      <w:pPr>
        <w:pStyle w:val="BodyTextIndent2"/>
        <w:spacing w:line="360" w:lineRule="auto"/>
        <w:ind w:firstLine="708"/>
      </w:pPr>
      <w:r>
        <w:rPr>
          <w:lang w:val="ru-RU"/>
        </w:rPr>
        <w:t xml:space="preserve">За изпълнение обекта на поръчката в съответствие с условията на настоящата </w:t>
      </w:r>
      <w:r>
        <w:t>открита процедура</w:t>
      </w:r>
      <w:r>
        <w:rPr>
          <w:lang w:val="ru-RU"/>
        </w:rPr>
        <w:t xml:space="preserve">, </w:t>
      </w:r>
      <w:r w:rsidRPr="003F4EFE">
        <w:t>предлагам</w:t>
      </w:r>
      <w:r>
        <w:t>:</w:t>
      </w:r>
    </w:p>
    <w:p w:rsidR="0002007F" w:rsidRDefault="0002007F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  <w:r w:rsidRPr="00843C4D">
        <w:t xml:space="preserve">Обща стойност без ДДС, изготвена на база предоставената от Възложителя </w:t>
      </w:r>
    </w:p>
    <w:p w:rsidR="0002007F" w:rsidRDefault="0002007F" w:rsidP="00B64F51">
      <w:pPr>
        <w:overflowPunct w:val="0"/>
        <w:autoSpaceDE w:val="0"/>
        <w:autoSpaceDN w:val="0"/>
        <w:adjustRightInd w:val="0"/>
        <w:jc w:val="both"/>
      </w:pPr>
    </w:p>
    <w:p w:rsidR="0002007F" w:rsidRPr="00843C4D" w:rsidRDefault="0002007F" w:rsidP="00B64F51">
      <w:pPr>
        <w:overflowPunct w:val="0"/>
        <w:autoSpaceDE w:val="0"/>
        <w:autoSpaceDN w:val="0"/>
        <w:adjustRightInd w:val="0"/>
        <w:spacing w:after="120"/>
        <w:jc w:val="both"/>
      </w:pPr>
      <w:r w:rsidRPr="00843C4D">
        <w:t>количествена сметка:  _____________________ лв.</w:t>
      </w:r>
    </w:p>
    <w:p w:rsidR="0002007F" w:rsidRPr="00843C4D" w:rsidRDefault="0002007F" w:rsidP="00B64F51">
      <w:pPr>
        <w:jc w:val="both"/>
      </w:pPr>
      <w:r w:rsidRPr="00843C4D">
        <w:t>/______________________________________________________________________/словом/</w:t>
      </w:r>
    </w:p>
    <w:p w:rsidR="0002007F" w:rsidRDefault="0002007F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</w:p>
    <w:p w:rsidR="0002007F" w:rsidRPr="00843C4D" w:rsidRDefault="0002007F" w:rsidP="00B64F51">
      <w:pPr>
        <w:overflowPunct w:val="0"/>
        <w:autoSpaceDE w:val="0"/>
        <w:autoSpaceDN w:val="0"/>
        <w:adjustRightInd w:val="0"/>
        <w:ind w:firstLine="708"/>
        <w:jc w:val="both"/>
      </w:pPr>
      <w:r w:rsidRPr="00843C4D">
        <w:t xml:space="preserve">* Неразделна част от настоящото ценово предложение </w:t>
      </w:r>
      <w:r>
        <w:t>е</w:t>
      </w:r>
      <w:r w:rsidRPr="00843C4D">
        <w:t xml:space="preserve"> количествено – стойностна</w:t>
      </w:r>
      <w:r>
        <w:t>та</w:t>
      </w:r>
      <w:r w:rsidRPr="00843C4D">
        <w:t xml:space="preserve"> сметка</w:t>
      </w:r>
      <w:r>
        <w:t xml:space="preserve"> за цитираната по-горе </w:t>
      </w:r>
      <w:r w:rsidRPr="00B26EC2">
        <w:t>обособена</w:t>
      </w:r>
      <w:r>
        <w:t xml:space="preserve"> позици</w:t>
      </w:r>
      <w:r w:rsidRPr="00B26EC2">
        <w:t>я</w:t>
      </w:r>
      <w:r>
        <w:t xml:space="preserve"> </w:t>
      </w:r>
    </w:p>
    <w:p w:rsidR="0002007F" w:rsidRDefault="0002007F" w:rsidP="00B64F51">
      <w:pPr>
        <w:overflowPunct w:val="0"/>
        <w:autoSpaceDE w:val="0"/>
        <w:autoSpaceDN w:val="0"/>
        <w:adjustRightInd w:val="0"/>
        <w:jc w:val="both"/>
      </w:pPr>
    </w:p>
    <w:p w:rsidR="0002007F" w:rsidRDefault="0002007F" w:rsidP="00B64F51">
      <w:pPr>
        <w:rPr>
          <w:lang w:val="ru-RU"/>
        </w:rPr>
      </w:pPr>
    </w:p>
    <w:p w:rsidR="0002007F" w:rsidRDefault="0002007F" w:rsidP="00B64F51">
      <w:pPr>
        <w:rPr>
          <w:lang w:val="ru-RU"/>
        </w:rPr>
      </w:pPr>
    </w:p>
    <w:p w:rsidR="0002007F" w:rsidRDefault="0002007F" w:rsidP="00B64F51">
      <w:pPr>
        <w:rPr>
          <w:lang w:val="ru-RU"/>
        </w:rPr>
      </w:pPr>
    </w:p>
    <w:p w:rsidR="0002007F" w:rsidRPr="00364513" w:rsidRDefault="0002007F" w:rsidP="00B64F51">
      <w:pPr>
        <w:spacing w:line="360" w:lineRule="auto"/>
        <w:rPr>
          <w:b/>
          <w:sz w:val="22"/>
          <w:szCs w:val="22"/>
          <w:u w:val="single"/>
        </w:rPr>
      </w:pPr>
      <w:r>
        <w:rPr>
          <w:sz w:val="22"/>
          <w:szCs w:val="22"/>
        </w:rPr>
        <w:t>д</w:t>
      </w:r>
      <w:r w:rsidRPr="00364513">
        <w:rPr>
          <w:sz w:val="22"/>
          <w:szCs w:val="22"/>
        </w:rPr>
        <w:t>ата ______________ г.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02007F" w:rsidRPr="00364513" w:rsidRDefault="0002007F" w:rsidP="00B64F51">
      <w:pPr>
        <w:pStyle w:val="BodyText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5F52C3">
        <w:rPr>
          <w:sz w:val="20"/>
          <w:szCs w:val="20"/>
        </w:rPr>
        <w:t>(име и фамилия)</w:t>
      </w:r>
      <w:r>
        <w:rPr>
          <w:sz w:val="22"/>
          <w:szCs w:val="22"/>
        </w:rPr>
        <w:t xml:space="preserve"> </w:t>
      </w:r>
      <w:r w:rsidRPr="00364513">
        <w:rPr>
          <w:sz w:val="22"/>
          <w:szCs w:val="22"/>
        </w:rPr>
        <w:t xml:space="preserve">_______________________________ </w:t>
      </w:r>
    </w:p>
    <w:p w:rsidR="0002007F" w:rsidRDefault="0002007F" w:rsidP="00B64F51">
      <w:pPr>
        <w:pStyle w:val="BodyText"/>
        <w:ind w:left="4248"/>
      </w:pPr>
      <w:r w:rsidRPr="00364513">
        <w:t xml:space="preserve">_________________________________________ </w:t>
      </w:r>
    </w:p>
    <w:p w:rsidR="0002007F" w:rsidRPr="005F52C3" w:rsidRDefault="0002007F" w:rsidP="00B64F51">
      <w:pPr>
        <w:pStyle w:val="BodyText"/>
        <w:ind w:left="4248"/>
        <w:rPr>
          <w:sz w:val="20"/>
          <w:szCs w:val="20"/>
        </w:rPr>
      </w:pPr>
      <w:r w:rsidRPr="005F52C3">
        <w:rPr>
          <w:sz w:val="20"/>
          <w:szCs w:val="20"/>
        </w:rPr>
        <w:t>(длъжност на управляващия дружеството на участника)</w:t>
      </w:r>
    </w:p>
    <w:p w:rsidR="0002007F" w:rsidRPr="00046AAD" w:rsidRDefault="0002007F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02007F" w:rsidRPr="00046AAD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007F" w:rsidRDefault="0002007F" w:rsidP="00E946B0">
      <w:r>
        <w:separator/>
      </w:r>
    </w:p>
  </w:endnote>
  <w:endnote w:type="continuationSeparator" w:id="0">
    <w:p w:rsidR="0002007F" w:rsidRDefault="0002007F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007F" w:rsidRDefault="0002007F" w:rsidP="00E946B0">
      <w:r>
        <w:separator/>
      </w:r>
    </w:p>
  </w:footnote>
  <w:footnote w:type="continuationSeparator" w:id="0">
    <w:p w:rsidR="0002007F" w:rsidRDefault="0002007F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007F" w:rsidRDefault="0002007F" w:rsidP="001719DF">
    <w:pPr>
      <w:pStyle w:val="Header"/>
      <w:tabs>
        <w:tab w:val="clear" w:pos="4703"/>
        <w:tab w:val="clear" w:pos="9406"/>
        <w:tab w:val="center" w:pos="4820"/>
      </w:tabs>
      <w:jc w:val="center"/>
    </w:pPr>
    <w:r>
      <w:rPr>
        <w:noProof/>
        <w:lang w:eastAsia="bg-BG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1" o:spid="_x0000_s2049" type="#_x0000_t75" style="position:absolute;left:0;text-align:left;margin-left:-46pt;margin-top:-47.55pt;width:544.25pt;height:81.45pt;z-index:251660288;visibility:visible;mso-position-horizontal-relative:margin;mso-position-vertical-relative:margin">
          <v:imagedata r:id="rId1" o:title=""/>
          <w10:wrap type="square" anchorx="margin" anchory="margin"/>
        </v:shape>
      </w:pict>
    </w:r>
    <w:r>
      <w:tab/>
    </w:r>
    <w:r>
      <w:rPr>
        <w:noProof/>
      </w:rPr>
      <w:t xml:space="preserve"> </w:t>
    </w:r>
    <w:r>
      <w:t xml:space="preserve"> </w:t>
    </w:r>
  </w:p>
  <w:p w:rsidR="0002007F" w:rsidRDefault="0002007F" w:rsidP="001719DF">
    <w:pPr>
      <w:pStyle w:val="Header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firstLine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cs="Times New Roman"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946B0"/>
    <w:rsid w:val="0002007F"/>
    <w:rsid w:val="00027348"/>
    <w:rsid w:val="00046AAD"/>
    <w:rsid w:val="000A26F5"/>
    <w:rsid w:val="001719DF"/>
    <w:rsid w:val="001821F3"/>
    <w:rsid w:val="001C12D5"/>
    <w:rsid w:val="002553B2"/>
    <w:rsid w:val="002A119F"/>
    <w:rsid w:val="003333B6"/>
    <w:rsid w:val="00364513"/>
    <w:rsid w:val="003B037F"/>
    <w:rsid w:val="003B24EB"/>
    <w:rsid w:val="003F4EFE"/>
    <w:rsid w:val="004B3CBC"/>
    <w:rsid w:val="004D3072"/>
    <w:rsid w:val="00501F45"/>
    <w:rsid w:val="00520CEF"/>
    <w:rsid w:val="005814A7"/>
    <w:rsid w:val="005C7987"/>
    <w:rsid w:val="005F52C3"/>
    <w:rsid w:val="00663943"/>
    <w:rsid w:val="00680584"/>
    <w:rsid w:val="00723422"/>
    <w:rsid w:val="00782973"/>
    <w:rsid w:val="007965B9"/>
    <w:rsid w:val="007F18CA"/>
    <w:rsid w:val="008430E9"/>
    <w:rsid w:val="00843C4D"/>
    <w:rsid w:val="00844FE7"/>
    <w:rsid w:val="008F4F13"/>
    <w:rsid w:val="008F74FF"/>
    <w:rsid w:val="009012AF"/>
    <w:rsid w:val="009248C3"/>
    <w:rsid w:val="00965642"/>
    <w:rsid w:val="00A16923"/>
    <w:rsid w:val="00A31BF6"/>
    <w:rsid w:val="00A459DA"/>
    <w:rsid w:val="00AE112F"/>
    <w:rsid w:val="00B26EC2"/>
    <w:rsid w:val="00B63794"/>
    <w:rsid w:val="00B64F51"/>
    <w:rsid w:val="00BC56AF"/>
    <w:rsid w:val="00BF430E"/>
    <w:rsid w:val="00C03B13"/>
    <w:rsid w:val="00C63855"/>
    <w:rsid w:val="00CA2034"/>
    <w:rsid w:val="00CF7427"/>
    <w:rsid w:val="00D13BB9"/>
    <w:rsid w:val="00D31E71"/>
    <w:rsid w:val="00DA68BD"/>
    <w:rsid w:val="00DC44C2"/>
    <w:rsid w:val="00E24B39"/>
    <w:rsid w:val="00E255F0"/>
    <w:rsid w:val="00E41F38"/>
    <w:rsid w:val="00E64430"/>
    <w:rsid w:val="00E946B0"/>
    <w:rsid w:val="00EC2FDF"/>
    <w:rsid w:val="00F616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rPr>
      <w:rFonts w:ascii="Times New Roman" w:eastAsia="Times New Roman" w:hAnsi="Times New Roman"/>
      <w:position w:val="6"/>
      <w:sz w:val="28"/>
      <w:szCs w:val="20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248C3"/>
    <w:pPr>
      <w:keepNext/>
      <w:widowControl w:val="0"/>
      <w:jc w:val="center"/>
      <w:outlineLvl w:val="1"/>
    </w:pPr>
    <w:rPr>
      <w:b/>
      <w:position w:val="0"/>
      <w:sz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9248C3"/>
    <w:rPr>
      <w:rFonts w:ascii="Times New Roman" w:hAnsi="Times New Roman" w:cs="Times New Roman"/>
      <w:b/>
      <w:snapToGrid w:val="0"/>
      <w:sz w:val="20"/>
      <w:szCs w:val="20"/>
      <w:lang w:val="bg-BG"/>
    </w:rPr>
  </w:style>
  <w:style w:type="paragraph" w:styleId="Header">
    <w:name w:val="header"/>
    <w:basedOn w:val="Normal"/>
    <w:link w:val="HeaderChar"/>
    <w:uiPriority w:val="99"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E946B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E946B0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946B0"/>
    <w:rPr>
      <w:rFonts w:ascii="Tahoma" w:hAnsi="Tahoma" w:cs="Tahoma"/>
      <w:sz w:val="16"/>
      <w:szCs w:val="16"/>
    </w:rPr>
  </w:style>
  <w:style w:type="paragraph" w:customStyle="1" w:styleId="Style">
    <w:name w:val="Style"/>
    <w:uiPriority w:val="99"/>
    <w:rsid w:val="009248C3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Style9">
    <w:name w:val="Style9"/>
    <w:basedOn w:val="Normal"/>
    <w:uiPriority w:val="99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9248C3"/>
    <w:rPr>
      <w:rFonts w:ascii="Times New Roman" w:hAnsi="Times New Roman" w:cs="Times New Roman"/>
      <w:position w:val="6"/>
      <w:sz w:val="20"/>
      <w:szCs w:val="20"/>
      <w:lang w:val="bg-BG"/>
    </w:rPr>
  </w:style>
  <w:style w:type="paragraph" w:styleId="BodyTextIndent2">
    <w:name w:val="Body Text Indent 2"/>
    <w:basedOn w:val="Normal"/>
    <w:link w:val="BodyTextIndent2Char"/>
    <w:uiPriority w:val="99"/>
    <w:semiHidden/>
    <w:rsid w:val="00B64F5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64F51"/>
    <w:rPr>
      <w:rFonts w:ascii="Times New Roman" w:hAnsi="Times New Roman" w:cs="Times New Roman"/>
      <w:position w:val="6"/>
      <w:sz w:val="20"/>
      <w:szCs w:val="20"/>
      <w:lang w:val="bg-BG"/>
    </w:rPr>
  </w:style>
  <w:style w:type="paragraph" w:styleId="BodyText">
    <w:name w:val="Body Text"/>
    <w:basedOn w:val="Normal"/>
    <w:link w:val="BodyTextChar"/>
    <w:uiPriority w:val="99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64F51"/>
    <w:rPr>
      <w:rFonts w:ascii="Times New Roman" w:hAnsi="Times New Roman" w:cs="Times New Roman"/>
      <w:sz w:val="24"/>
      <w:szCs w:val="24"/>
      <w:lang w:val="bg-BG" w:eastAsia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1</Pages>
  <Words>193</Words>
  <Characters>1105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</dc:creator>
  <cp:keywords/>
  <dc:description/>
  <cp:lastModifiedBy>Меги</cp:lastModifiedBy>
  <cp:revision>5</cp:revision>
  <cp:lastPrinted>2013-02-08T14:19:00Z</cp:lastPrinted>
  <dcterms:created xsi:type="dcterms:W3CDTF">2014-06-19T15:03:00Z</dcterms:created>
  <dcterms:modified xsi:type="dcterms:W3CDTF">2014-06-26T17:44:00Z</dcterms:modified>
</cp:coreProperties>
</file>